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10DFA">
        <w:rPr>
          <w:rFonts w:cs="Arial"/>
          <w:b/>
          <w:caps/>
          <w:sz w:val="28"/>
          <w:szCs w:val="28"/>
        </w:rPr>
        <w:t>1557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E1F3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E1F33">
              <w:rPr>
                <w:rFonts w:cs="Arial"/>
                <w:sz w:val="20"/>
                <w:szCs w:val="20"/>
              </w:rPr>
              <w:t>Solicita implantação de lombadas na Avenida dos Químicos, no Jardim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AE1F33" w:rsidRPr="00AE1F33">
        <w:rPr>
          <w:rFonts w:cs="Arial"/>
        </w:rPr>
        <w:t xml:space="preserve">junto à Secretaria de Mobilidade Urbana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AE1F33">
        <w:rPr>
          <w:rFonts w:cs="Arial"/>
        </w:rPr>
        <w:t xml:space="preserve">à </w:t>
      </w:r>
      <w:r w:rsidR="00AE1F33" w:rsidRPr="00AE1F33">
        <w:rPr>
          <w:rFonts w:cs="Arial"/>
        </w:rPr>
        <w:t>implantação de lombadas na Avenida dos Químicos, no Jardim Alvorada.</w:t>
      </w:r>
    </w:p>
    <w:p w:rsidR="00AE1F33" w:rsidRDefault="00AE1F33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3F32BF">
        <w:rPr>
          <w:rFonts w:cs="Arial"/>
        </w:rPr>
        <w:t>Desta forma, mui respeitosamente acionamos a Administração Municipal, para que tome as necessárias providências, pois</w:t>
      </w:r>
      <w:r>
        <w:rPr>
          <w:rFonts w:cs="Arial"/>
        </w:rPr>
        <w:t>,</w:t>
      </w:r>
      <w:r w:rsidRPr="003F32BF">
        <w:rPr>
          <w:rFonts w:cs="Arial"/>
        </w:rPr>
        <w:t xml:space="preserve"> como consta na foto, o local precisa de lombadas. Veículos descem em alta velocidade a íngreme descida </w:t>
      </w:r>
      <w:r>
        <w:rPr>
          <w:rFonts w:cs="Arial"/>
        </w:rPr>
        <w:t>que possui residências</w:t>
      </w:r>
      <w:r w:rsidRPr="003F32BF">
        <w:rPr>
          <w:rFonts w:cs="Arial"/>
        </w:rPr>
        <w:t xml:space="preserve"> em toda </w:t>
      </w:r>
      <w:r>
        <w:rPr>
          <w:rFonts w:cs="Arial"/>
        </w:rPr>
        <w:t xml:space="preserve">a </w:t>
      </w:r>
      <w:r w:rsidRPr="003F32BF">
        <w:rPr>
          <w:rFonts w:cs="Arial"/>
        </w:rPr>
        <w:t xml:space="preserve">sua extensão, </w:t>
      </w:r>
      <w:r>
        <w:rPr>
          <w:rFonts w:cs="Arial"/>
        </w:rPr>
        <w:t>tornando</w:t>
      </w:r>
      <w:r w:rsidRPr="003F32BF">
        <w:rPr>
          <w:rFonts w:cs="Arial"/>
        </w:rPr>
        <w:t xml:space="preserve"> a região prop</w:t>
      </w:r>
      <w:r>
        <w:rPr>
          <w:rFonts w:cs="Arial"/>
        </w:rPr>
        <w:t>í</w:t>
      </w:r>
      <w:r w:rsidRPr="003F32BF">
        <w:rPr>
          <w:rFonts w:cs="Arial"/>
        </w:rPr>
        <w:t>cia a acidentes fatais.</w:t>
      </w:r>
    </w:p>
    <w:p w:rsidR="00AE1F33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E1F33">
        <w:rPr>
          <w:rFonts w:cs="Arial"/>
        </w:rPr>
        <w:t>26 de agosto de 2020.</w:t>
      </w:r>
    </w:p>
    <w:p w:rsidR="00AE1F33" w:rsidRDefault="00AE1F33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E1F33" w:rsidRDefault="00AE1F33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E1F33" w:rsidRPr="005D429C" w:rsidRDefault="00AE1F33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AE1F33" w:rsidRPr="005D429C" w:rsidRDefault="00AE1F33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AE1F33" w:rsidRPr="005D429C" w:rsidRDefault="00AE1F33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AE1F33" w:rsidRDefault="00AE1F33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2ª Secretária</w:t>
      </w:r>
    </w:p>
    <w:p w:rsidR="00AE1F33" w:rsidRDefault="00AE1F33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AE1F33" w:rsidRDefault="00AE1F33" w:rsidP="00AE1F33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4B5AB4C5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AE1F33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771" w:rsidRDefault="005E3771">
      <w:r>
        <w:separator/>
      </w:r>
    </w:p>
  </w:endnote>
  <w:endnote w:type="continuationSeparator" w:id="0">
    <w:p w:rsidR="005E3771" w:rsidRDefault="005E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771" w:rsidRDefault="005E3771">
      <w:r>
        <w:separator/>
      </w:r>
    </w:p>
  </w:footnote>
  <w:footnote w:type="continuationSeparator" w:id="0">
    <w:p w:rsidR="005E3771" w:rsidRDefault="005E3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E1F33">
      <w:rPr>
        <w:rFonts w:cs="Arial"/>
        <w:b/>
        <w:sz w:val="20"/>
        <w:szCs w:val="20"/>
        <w:u w:val="single"/>
      </w:rPr>
      <w:t>1557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AE1F33" w:rsidRPr="00AE1F33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B12E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B12E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E1F33" w:rsidRPr="00317C1A" w:rsidRDefault="00AE1F33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0DFA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E3771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B12EA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1F33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4A34E-1614-4246-9966-A3131960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2020-08-25T13:21:00Z</cp:lastPrinted>
  <dcterms:created xsi:type="dcterms:W3CDTF">2020-08-25T13:21:00Z</dcterms:created>
  <dcterms:modified xsi:type="dcterms:W3CDTF">2020-08-25T13:21:00Z</dcterms:modified>
</cp:coreProperties>
</file>